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9F" w:rsidRDefault="004E1B9F" w:rsidP="00210CA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ІНФОРМАЦІЙНА КАРТКА УЧАСНИКА КОНКУРСУ</w:t>
      </w:r>
    </w:p>
    <w:p w:rsidR="004E1B9F" w:rsidRDefault="004E1B9F" w:rsidP="00210CA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«УЧИТЕЛЬ РОКУ2014» </w:t>
      </w:r>
    </w:p>
    <w:p w:rsidR="004E1B9F" w:rsidRDefault="004E1B9F" w:rsidP="00210CA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1B9F" w:rsidRDefault="004E1B9F" w:rsidP="00210CA0">
      <w:pPr>
        <w:spacing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6"/>
      </w:tblGrid>
      <w:tr w:rsidR="004E1B9F" w:rsidRPr="004B132A">
        <w:trPr>
          <w:trHeight w:val="1693"/>
        </w:trPr>
        <w:tc>
          <w:tcPr>
            <w:tcW w:w="1242" w:type="dxa"/>
            <w:vAlign w:val="center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Фотопортрет</w:t>
            </w:r>
          </w:p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4х6</w:t>
            </w:r>
          </w:p>
        </w:tc>
      </w:tr>
    </w:tbl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</w:rPr>
        <w:t>Литвишко</w:t>
      </w: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Світлана</w:t>
      </w:r>
    </w:p>
    <w:p w:rsidR="004E1B9F" w:rsidRPr="00BC7CBE" w:rsidRDefault="004E1B9F" w:rsidP="00210CA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Анатоліївна</w:t>
      </w: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0"/>
        <w:gridCol w:w="4801"/>
      </w:tblGrid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І. Загальні відомості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Громадянство України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Українка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С. Кліщинці Чорнобаївський район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Дата народження (день, місяць, рік)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14 липня 1968р.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Місце народження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С. Кліщинці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Адреса особистого сайту, блогу та ін., де можна познайомитись з учасником та опублікованими їм матеріалами (якщо є)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http//;drobna.ucoz.ru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Адреса шкільного сайту в Інтернеті (якщо є)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ІІ. Робота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Місце роботи (найменування освітнього закладу відповідно до статуту)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Кліщинський НВК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Вчитель</w:t>
            </w:r>
          </w:p>
        </w:tc>
      </w:tr>
      <w:tr w:rsidR="004E1B9F" w:rsidRPr="003164F4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Предмети, які викладає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Географія, історія, хімія, основи економіки, людина і світ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Класне керівництво (у даний час, в якому класі)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5, 7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Загальний педагогічний та трудовий стаж (повних років на момент заповнення картки)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Кваліфікаційна категорія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Вища</w:t>
            </w:r>
          </w:p>
        </w:tc>
      </w:tr>
      <w:tr w:rsidR="004E1B9F" w:rsidRPr="003164F4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Відомості про досягнення учнів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місце у районній олімпіаді з географії та історії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Відомості про друк у педагогічній пресі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Почесні звання та нагороди (найменування та дата отримання)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Почесна грамота обкому Профспілки працівників освіти 2013 р.,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Місця та строки роботи за останні 10 років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Викладацька діяльність за сумісництвом (місце роботи та посада)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ІІІ. Освіта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Найменування та рік закінчення професійної освіти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ЧДПІ 1990</w:t>
            </w:r>
          </w:p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ПДПУ 2004</w:t>
            </w:r>
          </w:p>
        </w:tc>
      </w:tr>
      <w:tr w:rsidR="004E1B9F" w:rsidRPr="003164F4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Спеціальність, кваліфікація за дипломом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Вчитель російської мови та літератури, </w:t>
            </w:r>
          </w:p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вчитель географії та історії, економіки, організація краєзнавчо – туристичної роботи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Додаткова професійна освіта за останні три роки (найменування освітніх програм, курсів, стажування і т.п., місця та строки їх отримання)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Знання іноземної мови (вказати рівень володіння)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Німецька. Читаю та перекладаю з словником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Вчений ступінь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Назва дисертаційної роботи (робіт)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Основні публікації (в т.ч. брошури, книги)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2010 рік, « Голодомор в1932 – 1933р. в історії мого села».</w:t>
            </w: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Громадська діяльність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Участь у роботі громадських організацій (найменування, напрям діяльності, дата вступу)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Так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Участь у діяльності управлінської (шкільної) ради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Голова Профспілки працівників освіти Кліщинського НВК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Участь в реалізації районних, обласних, державних проектах (указати статус участі)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Дозвілля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Хобі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Рубати дрова, косити траву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Спортивні захоплення та досягнення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Крос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Сценічні таланти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+ + +</w:t>
            </w: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І. Контакти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Робоча адреса з поштовим індексом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1997, вул. Орла, 2, с. Кліщинці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Домашня адреса з індексом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1997, вул. Косова, 14,с. Кліщинці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Робочий телефон з міжміським кодом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0473957540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Домашній телефон з міжміським кодом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0473957637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Мобільний телефон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0676008212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Факс з міжміським кодом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Робоча електронна пошта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Klischyntsinvk</w:t>
            </w:r>
            <w:bookmarkStart w:id="0" w:name="_GoBack"/>
            <w:bookmarkEnd w:id="0"/>
            <w:r w:rsidRPr="004B1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Особиста електронна пошта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Sveta.litvishko@mail.ru</w:t>
            </w: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ІІ. Документи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Паспорт(серія, №, ким і коли виданий)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599212 вид. Чорнобаївським РВУМВС в Черкаській області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ІПН (індивідуальний податковий номер)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2503204782</w:t>
            </w: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ІІІ. Професійні цінності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Професійне кредо учасника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Абсолютно ясно одно, что труднее всего пр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обретается, а легче всего теряется – доверие. </w:t>
            </w:r>
            <w:r w:rsidRPr="004B13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Даниил Грант.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Чим приваблює робота в школі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креативністю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 чому, за думкою учасника, складається місія переможця Конкурсу «Учитель року»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В самоствердженні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обміні та поширенні досвіду.</w:t>
            </w:r>
          </w:p>
        </w:tc>
      </w:tr>
      <w:tr w:rsidR="004E1B9F" w:rsidRPr="004B132A">
        <w:tc>
          <w:tcPr>
            <w:tcW w:w="9854" w:type="dxa"/>
            <w:gridSpan w:val="2"/>
          </w:tcPr>
          <w:p w:rsidR="004E1B9F" w:rsidRPr="004B132A" w:rsidRDefault="004E1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ІХ. Додатки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Добірка кольорових фотографій:</w:t>
            </w:r>
          </w:p>
          <w:p w:rsidR="004E1B9F" w:rsidRDefault="004E1B9F" w:rsidP="009C1B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9х13 см;</w:t>
            </w:r>
          </w:p>
          <w:p w:rsidR="004E1B9F" w:rsidRDefault="004E1B9F" w:rsidP="009C1B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Жанрова (з уроку, позакласного заходу, педагогічної наради та ін.)</w:t>
            </w:r>
          </w:p>
          <w:p w:rsidR="004E1B9F" w:rsidRDefault="004E1B9F" w:rsidP="009C1B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Додаткові жанрові фотографії (не більше 5)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 xml:space="preserve">Подаються на компакт-диску (або на іншому електронному носії) у форматі JPEG («*.jpg»), 300 точок на дюйм без зменшення оригінального розміру 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Цікаві відомості про учасника не розкриті попередніми розділами картки (не більше 500 слів)</w:t>
            </w:r>
          </w:p>
        </w:tc>
        <w:tc>
          <w:tcPr>
            <w:tcW w:w="4927" w:type="dxa"/>
          </w:tcPr>
          <w:p w:rsidR="004E1B9F" w:rsidRPr="004B132A" w:rsidRDefault="004E1B9F" w:rsidP="000913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Щоб пізнати мене, необхідно знати таємницю імені Світлана, розбавити її рисами характеру людини, що народилася під знаком зодіаку «Рак», до суміші добавити особливості людини, що з’явилася на світ в рік Мавпи. Отримали коктейль під назвою «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7 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» (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ілова,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инамічна,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ипломатична,</w:t>
            </w:r>
            <w:r w:rsidRPr="003164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емократична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оброзичлива,</w:t>
            </w:r>
            <w:r w:rsidRPr="003164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ружелюбна,  </w:t>
            </w:r>
            <w:r w:rsidRPr="004B1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Д</w:t>
            </w:r>
            <w:r w:rsidRPr="004B132A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райвова.)</w:t>
            </w:r>
          </w:p>
        </w:tc>
      </w:tr>
      <w:tr w:rsidR="004E1B9F" w:rsidRPr="004B132A"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Авторські статті та розробки учасника, які б він хотів опублікувати в засобах масової інформації </w:t>
            </w:r>
          </w:p>
        </w:tc>
        <w:tc>
          <w:tcPr>
            <w:tcW w:w="4927" w:type="dxa"/>
          </w:tcPr>
          <w:p w:rsidR="004E1B9F" w:rsidRPr="004B132A" w:rsidRDefault="004E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4B132A">
              <w:rPr>
                <w:rFonts w:ascii="Times New Roman" w:hAnsi="Times New Roman" w:cs="Times New Roman"/>
                <w:sz w:val="24"/>
                <w:szCs w:val="24"/>
              </w:rPr>
              <w:t>Подаються на ком пакт-диску (або іншому електронному носії) у форматі DOC («*.doc»), не більше 5-ти.</w:t>
            </w:r>
          </w:p>
        </w:tc>
      </w:tr>
    </w:tbl>
    <w:p w:rsidR="004E1B9F" w:rsidRDefault="004E1B9F" w:rsidP="00210CA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en-US"/>
        </w:rPr>
      </w:pPr>
    </w:p>
    <w:p w:rsidR="004E1B9F" w:rsidRDefault="004E1B9F" w:rsidP="00210CA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* Вірність відомостей, </w:t>
      </w:r>
    </w:p>
    <w:p w:rsidR="004E1B9F" w:rsidRDefault="004E1B9F" w:rsidP="00210CA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які представлені в інформаційній карті, підтверджую.  </w:t>
      </w:r>
    </w:p>
    <w:p w:rsidR="004E1B9F" w:rsidRDefault="004E1B9F" w:rsidP="00210CA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Даю дозвіл на внесення інформації в базу даних і використання заявки (крім контактних, паспортних даних та ІПН (індивідуального податкового номеру) в некомерційних цілях для розміщення в Інтернеті, буклетах і періодичних освітніх виданнях з можливістю редакторської обробки.</w:t>
      </w: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 /_______________________/</w:t>
      </w: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(підпис)                       (Прізвище, ініціали)</w:t>
      </w: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E1B9F" w:rsidRDefault="004E1B9F" w:rsidP="00210CA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«___»___________20___ р.</w:t>
      </w:r>
    </w:p>
    <w:p w:rsidR="004E1B9F" w:rsidRDefault="004E1B9F" w:rsidP="00210CA0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 w:rsidP="00210CA0">
      <w:pPr>
        <w:pStyle w:val="a"/>
        <w:spacing w:line="240" w:lineRule="auto"/>
        <w:ind w:firstLine="0"/>
        <w:jc w:val="right"/>
        <w:rPr>
          <w:i/>
          <w:iCs/>
          <w:sz w:val="28"/>
          <w:szCs w:val="28"/>
          <w:lang w:val="uk-UA"/>
        </w:rPr>
      </w:pPr>
    </w:p>
    <w:p w:rsidR="004E1B9F" w:rsidRDefault="004E1B9F"/>
    <w:sectPr w:rsidR="004E1B9F" w:rsidSect="00851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562E5"/>
    <w:multiLevelType w:val="hybridMultilevel"/>
    <w:tmpl w:val="E6CE34BE"/>
    <w:lvl w:ilvl="0" w:tplc="840073F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CA0"/>
    <w:rsid w:val="0009131A"/>
    <w:rsid w:val="00210CA0"/>
    <w:rsid w:val="002D20FD"/>
    <w:rsid w:val="003164F4"/>
    <w:rsid w:val="00394CB9"/>
    <w:rsid w:val="004B132A"/>
    <w:rsid w:val="004E1B9F"/>
    <w:rsid w:val="006D6978"/>
    <w:rsid w:val="00724D23"/>
    <w:rsid w:val="00851BEB"/>
    <w:rsid w:val="009C1BE1"/>
    <w:rsid w:val="009E43BC"/>
    <w:rsid w:val="00BC7CBE"/>
    <w:rsid w:val="00C60E9F"/>
    <w:rsid w:val="00DC41D6"/>
    <w:rsid w:val="00E76BAE"/>
    <w:rsid w:val="00E9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EB"/>
    <w:pPr>
      <w:spacing w:after="200" w:line="276" w:lineRule="auto"/>
    </w:pPr>
    <w:rPr>
      <w:rFonts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0CA0"/>
    <w:pPr>
      <w:ind w:left="720"/>
    </w:pPr>
    <w:rPr>
      <w:lang w:val="uk-UA" w:eastAsia="en-US"/>
    </w:rPr>
  </w:style>
  <w:style w:type="paragraph" w:customStyle="1" w:styleId="a">
    <w:name w:val="Основной новый"/>
    <w:basedOn w:val="Normal"/>
    <w:uiPriority w:val="99"/>
    <w:rsid w:val="00210CA0"/>
    <w:pPr>
      <w:spacing w:after="0" w:line="360" w:lineRule="auto"/>
      <w:ind w:firstLine="709"/>
      <w:jc w:val="both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0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3</Pages>
  <Words>685</Words>
  <Characters>3905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Customer</cp:lastModifiedBy>
  <cp:revision>9</cp:revision>
  <cp:lastPrinted>2001-12-31T23:28:00Z</cp:lastPrinted>
  <dcterms:created xsi:type="dcterms:W3CDTF">2013-11-01T09:38:00Z</dcterms:created>
  <dcterms:modified xsi:type="dcterms:W3CDTF">2013-11-15T16:48:00Z</dcterms:modified>
</cp:coreProperties>
</file>